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13E" w:rsidRPr="004D113E" w:rsidRDefault="004D113E" w:rsidP="004D113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  <w:r w:rsidRPr="004D113E">
        <w:rPr>
          <w:rFonts w:ascii="Times New Roman" w:eastAsia="Times New Roman" w:hAnsi="Times New Roman" w:cs="Times New Roman"/>
          <w:noProof/>
          <w:sz w:val="20"/>
          <w:szCs w:val="20"/>
          <w:lang w:eastAsia="ro-RO"/>
        </w:rPr>
        <w:drawing>
          <wp:anchor distT="0" distB="0" distL="114300" distR="114300" simplePos="0" relativeHeight="251659264" behindDoc="1" locked="0" layoutInCell="1" allowOverlap="1" wp14:anchorId="088CB51C" wp14:editId="190C9F75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113E" w:rsidRPr="004D113E" w:rsidRDefault="004D113E" w:rsidP="004D1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</w:pPr>
      <w:r w:rsidRPr="004D11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>MINISTERUL EDUCATIEI NATIONALE</w:t>
      </w:r>
    </w:p>
    <w:p w:rsidR="004D113E" w:rsidRPr="004D113E" w:rsidRDefault="004D113E" w:rsidP="004D113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it-IT"/>
        </w:rPr>
      </w:pPr>
      <w:r w:rsidRPr="004D11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ab/>
        <w:t xml:space="preserve">       </w:t>
      </w:r>
      <w:r w:rsidRPr="004D113E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it-IT"/>
        </w:rPr>
        <w:t>Inspectoratul Scolar al Judetului Hunedoara</w:t>
      </w:r>
    </w:p>
    <w:p w:rsidR="004D113E" w:rsidRPr="004D113E" w:rsidRDefault="004D113E" w:rsidP="004D11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4D113E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 xml:space="preserve">                                              </w:t>
      </w:r>
      <w:r w:rsidRPr="004D113E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it-IT"/>
        </w:rPr>
        <w:t>COLEGIUL TEHNIC DE TRANSPORT FEROVI</w:t>
      </w:r>
      <w:r w:rsidRPr="004D113E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AR     </w:t>
      </w:r>
    </w:p>
    <w:p w:rsidR="004D113E" w:rsidRPr="004D113E" w:rsidRDefault="004D113E" w:rsidP="004D113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it-IT"/>
        </w:rPr>
      </w:pPr>
      <w:r w:rsidRPr="004D113E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                                               </w:t>
      </w:r>
      <w:r w:rsidRPr="004D113E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it-IT"/>
        </w:rPr>
        <w:t>« ANGHEL SALIGNY » SIMERIA</w:t>
      </w:r>
      <w:r w:rsidRPr="004D113E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         </w:t>
      </w:r>
    </w:p>
    <w:p w:rsidR="004D113E" w:rsidRPr="004D113E" w:rsidRDefault="004D113E" w:rsidP="004D11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4D113E">
        <w:rPr>
          <w:rFonts w:ascii="Times New Roman" w:eastAsia="Times New Roman" w:hAnsi="Times New Roman" w:cs="Times New Roman"/>
          <w:b/>
          <w:bCs/>
          <w:noProof/>
          <w:sz w:val="16"/>
          <w:szCs w:val="16"/>
          <w:lang w:eastAsia="ro-RO"/>
        </w:rPr>
        <mc:AlternateContent>
          <mc:Choice Requires="wps">
            <w:drawing>
              <wp:inline distT="0" distB="0" distL="0" distR="0">
                <wp:extent cx="1114425" cy="266700"/>
                <wp:effectExtent l="38100" t="38100" r="9525" b="9525"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114425" cy="2667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D113E" w:rsidRPr="00FA2E6E" w:rsidRDefault="004D113E" w:rsidP="004D113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</w:pPr>
                            <w:r w:rsidRPr="004D113E">
                              <w:rPr>
                                <w:color w:val="CBCBCB"/>
                                <w:sz w:val="32"/>
                                <w:szCs w:val="32"/>
                                <w14:textFill>
                                  <w14:gradFill>
                                    <w14:gsLst>
                                      <w14:gs w14:pos="0">
                                        <w14:srgbClr w14:val="CBCBCB"/>
                                      </w14:gs>
                                      <w14:gs w14:pos="13000">
                                        <w14:srgbClr w14:val="5F5F5F"/>
                                      </w14:gs>
                                      <w14:gs w14:pos="21001">
                                        <w14:srgbClr w14:val="5F5F5F"/>
                                      </w14:gs>
                                      <w14:gs w14:pos="63000">
                                        <w14:srgbClr w14:val="FFFFFF"/>
                                      </w14:gs>
                                      <w14:gs w14:pos="67000">
                                        <w14:srgbClr w14:val="B2B2B2"/>
                                      </w14:gs>
                                      <w14:gs w14:pos="69000">
                                        <w14:srgbClr w14:val="292929"/>
                                      </w14:gs>
                                      <w14:gs w14:pos="82001">
                                        <w14:srgbClr w14:val="777777"/>
                                      </w14:gs>
                                      <w14:gs w14:pos="100000">
                                        <w14:srgbClr w14:val="EAEAEA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  <w:t>SIMERIA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  <a:scene3d>
                          <a:camera prst="legacyPerspectiveTopLeft"/>
                          <a:lightRig rig="legacyNormal3" dir="r"/>
                        </a:scene3d>
                        <a:sp3d extrusionH="201600" prstMaterial="legacyMetal"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2" o:spid="_x0000_s1026" type="#_x0000_t202" style="width:87.7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" filled="f" stroked="f">
                <o:lock v:ext="edit" shapetype="t"/>
                <v:textbox style="mso-fit-shape-to-text:t">
                  <w:txbxContent>
                    <w:p w:rsidR="004D113E" w:rsidRPr="00FA2E6E" w:rsidRDefault="004D113E" w:rsidP="004D113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</w:pPr>
                      <w:r w:rsidRPr="004D113E">
                        <w:rPr>
                          <w:color w:val="CBCBCB"/>
                          <w:sz w:val="32"/>
                          <w:szCs w:val="32"/>
                          <w14:textFill>
                            <w14:gradFill>
                              <w14:gsLst>
                                <w14:gs w14:pos="0">
                                  <w14:srgbClr w14:val="CBCBCB"/>
                                </w14:gs>
                                <w14:gs w14:pos="13000">
                                  <w14:srgbClr w14:val="5F5F5F"/>
                                </w14:gs>
                                <w14:gs w14:pos="21001">
                                  <w14:srgbClr w14:val="5F5F5F"/>
                                </w14:gs>
                                <w14:gs w14:pos="63000">
                                  <w14:srgbClr w14:val="FFFFFF"/>
                                </w14:gs>
                                <w14:gs w14:pos="67000">
                                  <w14:srgbClr w14:val="B2B2B2"/>
                                </w14:gs>
                                <w14:gs w14:pos="69000">
                                  <w14:srgbClr w14:val="292929"/>
                                </w14:gs>
                                <w14:gs w14:pos="82001">
                                  <w14:srgbClr w14:val="777777"/>
                                </w14:gs>
                                <w14:gs w14:pos="100000">
                                  <w14:srgbClr w14:val="EAEAEA"/>
                                </w14:gs>
                              </w14:gsLst>
                              <w14:lin w14:ang="5400000" w14:scaled="1"/>
                            </w14:gradFill>
                          </w14:textFill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  <w:t>SIMERIA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 xml:space="preserve">                    3359OO – Simeria , Soseaua Nationala , nr.136 , judetul Hunedoara , Romania</w:t>
      </w:r>
    </w:p>
    <w:p w:rsidR="004D113E" w:rsidRPr="004D113E" w:rsidRDefault="004D113E" w:rsidP="004D11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bookmarkStart w:id="0" w:name="_GoBack"/>
      <w:bookmarkEnd w:id="0"/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  <w:t xml:space="preserve">         Tel/fax : 0254/261654 , telefon : 0254/260453</w:t>
      </w:r>
    </w:p>
    <w:p w:rsidR="004D113E" w:rsidRPr="004D113E" w:rsidRDefault="004D113E" w:rsidP="004D11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  <w:t xml:space="preserve">        e-mail : </w:t>
      </w:r>
      <w:hyperlink r:id="rId6" w:history="1">
        <w:r w:rsidRPr="004D113E">
          <w:rPr>
            <w:rFonts w:ascii="Times New Roman" w:eastAsia="Times New Roman" w:hAnsi="Times New Roman" w:cs="Times New Roman"/>
            <w:b/>
            <w:bCs/>
            <w:sz w:val="16"/>
            <w:szCs w:val="16"/>
            <w:u w:val="single"/>
            <w:lang w:val="it-IT"/>
          </w:rPr>
          <w:t>colegiulsaligny_simeria@yahoo.com</w:t>
        </w:r>
      </w:hyperlink>
    </w:p>
    <w:p w:rsidR="004D113E" w:rsidRPr="004D113E" w:rsidRDefault="004D113E" w:rsidP="004D11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  <w:t xml:space="preserve">        </w:t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</w:p>
    <w:p w:rsidR="004D113E" w:rsidRPr="004D113E" w:rsidRDefault="004D113E" w:rsidP="004D11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_____________________________________________________________________________________________________________________</w:t>
      </w:r>
    </w:p>
    <w:p w:rsidR="004D113E" w:rsidRPr="004D113E" w:rsidRDefault="004D113E" w:rsidP="004D113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4D113E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D113E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D113E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D113E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D113E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D113E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</w:p>
    <w:p w:rsidR="004D113E" w:rsidRPr="004D113E" w:rsidRDefault="004D113E" w:rsidP="004D113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D113E" w:rsidRPr="004D113E" w:rsidRDefault="004D113E" w:rsidP="004D113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D113E" w:rsidRPr="004D113E" w:rsidRDefault="004D113E" w:rsidP="004D113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D113E" w:rsidRPr="004D113E" w:rsidRDefault="004D113E" w:rsidP="004D113E">
      <w:pPr>
        <w:spacing w:after="0" w:line="240" w:lineRule="auto"/>
        <w:ind w:left="2160"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</w:p>
    <w:p w:rsidR="004D113E" w:rsidRPr="004D113E" w:rsidRDefault="004D113E" w:rsidP="004D113E">
      <w:pPr>
        <w:spacing w:after="0" w:line="240" w:lineRule="auto"/>
        <w:ind w:left="2160"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</w:p>
    <w:p w:rsidR="004D113E" w:rsidRPr="004D113E" w:rsidRDefault="004D113E" w:rsidP="004D113E">
      <w:pPr>
        <w:spacing w:after="0" w:line="240" w:lineRule="auto"/>
        <w:ind w:left="2160"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4D113E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Domnule Inspector Scolar General,</w:t>
      </w:r>
    </w:p>
    <w:p w:rsidR="004D113E" w:rsidRPr="004D113E" w:rsidRDefault="004D113E" w:rsidP="004D113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D113E" w:rsidRPr="004D113E" w:rsidRDefault="004D113E" w:rsidP="004D113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D113E" w:rsidRPr="004D113E" w:rsidRDefault="004D113E" w:rsidP="004D113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D113E" w:rsidRPr="004D113E" w:rsidRDefault="004D113E" w:rsidP="004D113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D113E" w:rsidRPr="004D113E" w:rsidRDefault="004D113E" w:rsidP="004D113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 w:rsidRPr="004D113E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D113E"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>Subsemnatul , Pascu Liviu , in calitate de director  al Colegiului Tehnic de Transport Feroviar “Anghel Saligny” Simeria , va rog sa aprobati constituirea centrului de examen de certificare a competentelor profesionale pentru obtinerea certificatului de calificare profesionala  nivel 3 si nivel 3 avansat.</w:t>
      </w:r>
    </w:p>
    <w:p w:rsidR="004D113E" w:rsidRPr="004D113E" w:rsidRDefault="004D113E" w:rsidP="004D11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 w:rsidRPr="004D113E"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>Unitatea noastra scolara este cuprinsa in programul Phare – TVET ca centru de aplicatie si indeplineste conditiile obligatorii pentru asigurarea calitatii examenului de certificare a competentelor profesionale , stabilite in  Metodologia de organizare si desfasurare a examenului de certificare a competentelor profesionale pentru obtinerea certificatului de calificare profesionala  nivel 3  si nivel 3avansat.</w:t>
      </w:r>
    </w:p>
    <w:p w:rsidR="004D113E" w:rsidRPr="004D113E" w:rsidRDefault="004D113E" w:rsidP="004D11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D113E" w:rsidRPr="004D113E" w:rsidRDefault="004D113E" w:rsidP="004D11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D113E" w:rsidRPr="004D113E" w:rsidRDefault="004D113E" w:rsidP="004D11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D113E" w:rsidRPr="004D113E" w:rsidRDefault="004D113E" w:rsidP="004D11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D113E" w:rsidRPr="004D113E" w:rsidRDefault="004D113E" w:rsidP="004D11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D113E" w:rsidRPr="004D113E" w:rsidRDefault="004D113E" w:rsidP="004D113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 w:rsidRPr="004D113E"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>DIRECTOR ,</w:t>
      </w:r>
    </w:p>
    <w:p w:rsidR="004D113E" w:rsidRPr="004D113E" w:rsidRDefault="004D113E" w:rsidP="004D113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 w:rsidRPr="004D113E"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>ing.Pascu Liviu</w:t>
      </w:r>
    </w:p>
    <w:p w:rsidR="004D113E" w:rsidRPr="004D113E" w:rsidRDefault="004D113E" w:rsidP="004D113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D113E" w:rsidRPr="004D113E" w:rsidRDefault="004D113E" w:rsidP="004D113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D113E" w:rsidRPr="004D113E" w:rsidRDefault="004D113E" w:rsidP="004D113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D113E" w:rsidRPr="004D113E" w:rsidRDefault="004D113E" w:rsidP="004D113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D113E" w:rsidRPr="004D113E" w:rsidRDefault="004D113E" w:rsidP="004D113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4D113E" w:rsidRPr="004D113E" w:rsidRDefault="004D113E" w:rsidP="004D11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4D113E" w:rsidRPr="004D113E" w:rsidRDefault="004D113E" w:rsidP="004D11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4D113E" w:rsidRPr="004D113E" w:rsidRDefault="004D113E" w:rsidP="004D11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4D113E" w:rsidRPr="004D113E" w:rsidRDefault="004D113E" w:rsidP="004D11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4D113E" w:rsidRPr="004D113E" w:rsidRDefault="004D113E" w:rsidP="004D11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4D113E" w:rsidRPr="004D113E" w:rsidRDefault="004D113E" w:rsidP="004D11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4D113E" w:rsidRPr="004D113E" w:rsidRDefault="004D113E" w:rsidP="004D11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4D113E" w:rsidRPr="004D113E" w:rsidRDefault="004D113E" w:rsidP="004D11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4D113E" w:rsidRPr="004D113E" w:rsidRDefault="004D113E" w:rsidP="004D11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4D113E" w:rsidRPr="004D113E" w:rsidRDefault="004D113E" w:rsidP="004D11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4D113E" w:rsidRPr="004D113E" w:rsidRDefault="004D113E" w:rsidP="004D113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CC2968" w:rsidRDefault="00CC2968"/>
    <w:sectPr w:rsidR="00CC2968" w:rsidSect="004741E9">
      <w:pgSz w:w="12240" w:h="15840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13E"/>
    <w:rsid w:val="00042FAC"/>
    <w:rsid w:val="000752F7"/>
    <w:rsid w:val="00186B7B"/>
    <w:rsid w:val="001C76BC"/>
    <w:rsid w:val="002371D1"/>
    <w:rsid w:val="003A7B3E"/>
    <w:rsid w:val="004D113E"/>
    <w:rsid w:val="00500713"/>
    <w:rsid w:val="00850207"/>
    <w:rsid w:val="00A1483D"/>
    <w:rsid w:val="00A55059"/>
    <w:rsid w:val="00B44268"/>
    <w:rsid w:val="00C73CA9"/>
    <w:rsid w:val="00CC2968"/>
    <w:rsid w:val="00E03626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0D5247-16F5-46A6-931F-A13A4AEB2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113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D1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D11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olegiulsaligny_simeri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ty_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2AACA7B1-B51D-4C43-B57F-86898B197626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2</TotalTime>
  <Pages>2</Pages>
  <Words>218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grety_secretar</dc:creator>
  <cp:keywords/>
  <dc:description/>
  <cp:lastModifiedBy>grety_secretar</cp:lastModifiedBy>
  <cp:revision>1</cp:revision>
  <cp:lastPrinted>2014-05-12T06:35:00Z</cp:lastPrinted>
  <dcterms:created xsi:type="dcterms:W3CDTF">2014-05-12T06:34:00Z</dcterms:created>
  <dcterms:modified xsi:type="dcterms:W3CDTF">2014-05-12T06:36:00Z</dcterms:modified>
</cp:coreProperties>
</file>